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C6D1D0" w14:textId="77777777" w:rsidR="00CB72F4" w:rsidRDefault="00CB72F4" w:rsidP="00CB72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BARBOUR</w:t>
      </w:r>
      <w:r>
        <w:rPr>
          <w:rFonts w:ascii="Times New Roman" w:hAnsi="Times New Roman" w:cs="Times New Roman"/>
          <w:sz w:val="24"/>
          <w:szCs w:val="24"/>
        </w:rPr>
        <w:t xml:space="preserve">         (fl.1431)</w:t>
      </w:r>
    </w:p>
    <w:p w14:paraId="496BF613" w14:textId="77777777" w:rsidR="00CB72F4" w:rsidRDefault="00CB72F4" w:rsidP="00CB72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Newbury, Berkshire.</w:t>
      </w:r>
    </w:p>
    <w:p w14:paraId="4DCC04C1" w14:textId="77777777" w:rsidR="00CB72F4" w:rsidRDefault="00CB72F4" w:rsidP="00CB72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6DF2F64" w14:textId="77777777" w:rsidR="00CB72F4" w:rsidRDefault="00CB72F4" w:rsidP="00CB72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BDAEAD" w14:textId="77777777" w:rsidR="0009655F" w:rsidRPr="0009655F" w:rsidRDefault="0009655F" w:rsidP="0009655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655F">
        <w:rPr>
          <w:rFonts w:ascii="Times New Roman" w:hAnsi="Times New Roman" w:cs="Times New Roman"/>
          <w:sz w:val="24"/>
          <w:szCs w:val="24"/>
        </w:rPr>
        <w:tab/>
        <w:t>1421</w:t>
      </w:r>
      <w:r w:rsidRPr="0009655F">
        <w:rPr>
          <w:rFonts w:ascii="Times New Roman" w:hAnsi="Times New Roman" w:cs="Times New Roman"/>
          <w:sz w:val="24"/>
          <w:szCs w:val="24"/>
        </w:rPr>
        <w:tab/>
        <w:t>He was one of the Bailiffs.</w:t>
      </w:r>
    </w:p>
    <w:p w14:paraId="0FE2DF8B" w14:textId="77777777" w:rsidR="0009655F" w:rsidRPr="0009655F" w:rsidRDefault="0009655F" w:rsidP="0009655F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09655F">
        <w:rPr>
          <w:rFonts w:ascii="Times New Roman" w:hAnsi="Times New Roman" w:cs="Times New Roman"/>
          <w:sz w:val="24"/>
          <w:szCs w:val="24"/>
        </w:rPr>
        <w:tab/>
      </w:r>
      <w:r w:rsidRPr="0009655F">
        <w:rPr>
          <w:rFonts w:ascii="Times New Roman" w:hAnsi="Times New Roman" w:cs="Times New Roman"/>
          <w:sz w:val="24"/>
          <w:szCs w:val="24"/>
        </w:rPr>
        <w:tab/>
        <w:t>(“The History of the Ancient Town and Borough of Newbury in the County of</w:t>
      </w:r>
    </w:p>
    <w:p w14:paraId="0DA68FEC" w14:textId="77777777" w:rsidR="0009655F" w:rsidRPr="0009655F" w:rsidRDefault="0009655F" w:rsidP="0009655F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09655F">
        <w:rPr>
          <w:rFonts w:ascii="Times New Roman" w:hAnsi="Times New Roman" w:cs="Times New Roman"/>
          <w:sz w:val="24"/>
          <w:szCs w:val="24"/>
        </w:rPr>
        <w:t xml:space="preserve">Berkshire” by Walter Money, pub.Parker and Co., Oxford and London, 1887, </w:t>
      </w:r>
    </w:p>
    <w:p w14:paraId="36D50D0C" w14:textId="49EBFB98" w:rsidR="0009655F" w:rsidRDefault="0009655F" w:rsidP="0009655F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</w:rPr>
      </w:pPr>
      <w:r w:rsidRPr="0009655F">
        <w:rPr>
          <w:rFonts w:ascii="Times New Roman" w:hAnsi="Times New Roman" w:cs="Times New Roman"/>
          <w:sz w:val="24"/>
          <w:szCs w:val="24"/>
        </w:rPr>
        <w:t>p.176)</w:t>
      </w:r>
    </w:p>
    <w:p w14:paraId="5B29C98C" w14:textId="77777777" w:rsidR="00CB72F4" w:rsidRDefault="00CB72F4" w:rsidP="00CB72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1431</w:t>
      </w:r>
      <w:r>
        <w:rPr>
          <w:rFonts w:ascii="Times New Roman" w:hAnsi="Times New Roman" w:cs="Times New Roman"/>
          <w:sz w:val="24"/>
          <w:szCs w:val="24"/>
        </w:rPr>
        <w:tab/>
        <w:t>He was a churchwarden of St.Nicholas’ Church.</w:t>
      </w:r>
    </w:p>
    <w:p w14:paraId="6D25DEDE" w14:textId="77777777" w:rsidR="00CB72F4" w:rsidRDefault="00CB72F4" w:rsidP="00CB72F4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(The Fifteenth-Century Inquisitions Post Mortem. A companion”, ed Michael Hicks  pub:  The Boydell Press 2012 p.212)</w:t>
      </w:r>
    </w:p>
    <w:p w14:paraId="60E3D0C6" w14:textId="77777777" w:rsidR="00CB72F4" w:rsidRDefault="00CB72F4" w:rsidP="00CB72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CD2BF3" w14:textId="77777777" w:rsidR="00CB72F4" w:rsidRDefault="00CB72F4" w:rsidP="00CB72F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1BD1F5" w14:textId="77777777" w:rsidR="00CB72F4" w:rsidRDefault="00CB72F4" w:rsidP="00CB72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 June 2021</w:t>
      </w:r>
    </w:p>
    <w:p w14:paraId="47E827D9" w14:textId="201B18AF" w:rsidR="0009655F" w:rsidRDefault="0009655F" w:rsidP="00CB72F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February 2026</w:t>
      </w:r>
    </w:p>
    <w:p w14:paraId="11F0E5A6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DEB9D7" w14:textId="77777777" w:rsidR="00B06321" w:rsidRDefault="00B06321" w:rsidP="009139A6">
      <w:r>
        <w:separator/>
      </w:r>
    </w:p>
  </w:endnote>
  <w:endnote w:type="continuationSeparator" w:id="0">
    <w:p w14:paraId="579834E6" w14:textId="77777777" w:rsidR="00B06321" w:rsidRDefault="00B0632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09A8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33811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C2AF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56F79" w14:textId="77777777" w:rsidR="00B06321" w:rsidRDefault="00B06321" w:rsidP="009139A6">
      <w:r>
        <w:separator/>
      </w:r>
    </w:p>
  </w:footnote>
  <w:footnote w:type="continuationSeparator" w:id="0">
    <w:p w14:paraId="38021711" w14:textId="77777777" w:rsidR="00B06321" w:rsidRDefault="00B0632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5278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5F58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9CB4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2F4"/>
    <w:rsid w:val="000666E0"/>
    <w:rsid w:val="0009655F"/>
    <w:rsid w:val="002510B7"/>
    <w:rsid w:val="005C130B"/>
    <w:rsid w:val="00826F5C"/>
    <w:rsid w:val="009139A6"/>
    <w:rsid w:val="009448BB"/>
    <w:rsid w:val="00A3176C"/>
    <w:rsid w:val="00AE65F8"/>
    <w:rsid w:val="00B06321"/>
    <w:rsid w:val="00BA00AB"/>
    <w:rsid w:val="00C33D60"/>
    <w:rsid w:val="00CB4ED9"/>
    <w:rsid w:val="00CB72F4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181403"/>
  <w15:chartTrackingRefBased/>
  <w15:docId w15:val="{20A524B2-2EE8-432F-8CFE-23CA7F392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2021-06-04T17:53:00Z</dcterms:created>
  <dcterms:modified xsi:type="dcterms:W3CDTF">2026-02-18T15:13:00Z</dcterms:modified>
</cp:coreProperties>
</file>